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F43F9" w14:textId="77777777" w:rsidR="000B2CA7" w:rsidRDefault="000B2CA7" w:rsidP="000B2CA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Richard CLOWDE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fl.1461)</w:t>
      </w:r>
    </w:p>
    <w:p w14:paraId="07FF8D1A" w14:textId="77777777" w:rsidR="000B2CA7" w:rsidRDefault="000B2CA7" w:rsidP="000B2CA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Temple Cloud, Somerset. Brasier.</w:t>
      </w:r>
    </w:p>
    <w:p w14:paraId="71D4CDF2" w14:textId="77777777" w:rsidR="000B2CA7" w:rsidRDefault="000B2CA7" w:rsidP="000B2CA7">
      <w:pPr>
        <w:pStyle w:val="NoSpacing"/>
        <w:jc w:val="both"/>
        <w:rPr>
          <w:rFonts w:cs="Times New Roman"/>
          <w:szCs w:val="24"/>
          <w:lang w:val="en-GB"/>
        </w:rPr>
      </w:pPr>
    </w:p>
    <w:p w14:paraId="0BEDC344" w14:textId="77777777" w:rsidR="000B2CA7" w:rsidRDefault="000B2CA7" w:rsidP="000B2CA7">
      <w:pPr>
        <w:pStyle w:val="NoSpacing"/>
        <w:jc w:val="both"/>
        <w:rPr>
          <w:rFonts w:cs="Times New Roman"/>
          <w:szCs w:val="24"/>
          <w:lang w:val="en-GB"/>
        </w:rPr>
      </w:pPr>
    </w:p>
    <w:p w14:paraId="3B68AF0B" w14:textId="77777777" w:rsidR="000B2CA7" w:rsidRDefault="000B2CA7" w:rsidP="000B2CA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1461</w:t>
      </w:r>
      <w:r>
        <w:rPr>
          <w:rFonts w:cs="Times New Roman"/>
          <w:szCs w:val="24"/>
          <w:lang w:val="en-GB"/>
        </w:rPr>
        <w:tab/>
        <w:t xml:space="preserve">Robert Tooke of London, ironmonger(q.v.), brought a plaint of debt against </w:t>
      </w:r>
      <w:proofErr w:type="gramStart"/>
      <w:r>
        <w:rPr>
          <w:rFonts w:cs="Times New Roman"/>
          <w:szCs w:val="24"/>
          <w:lang w:val="en-GB"/>
        </w:rPr>
        <w:t>him</w:t>
      </w:r>
      <w:proofErr w:type="gramEnd"/>
    </w:p>
    <w:p w14:paraId="3A0FFA56" w14:textId="77777777" w:rsidR="000B2CA7" w:rsidRDefault="000B2CA7" w:rsidP="000B2CA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and four others.</w:t>
      </w:r>
    </w:p>
    <w:p w14:paraId="120377B5" w14:textId="77777777" w:rsidR="000B2CA7" w:rsidRDefault="000B2CA7" w:rsidP="000B2CA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E032C3">
          <w:rPr>
            <w:rStyle w:val="Hyperlink"/>
            <w:rFonts w:cs="Times New Roman"/>
            <w:szCs w:val="24"/>
            <w:lang w:val="en-GB"/>
          </w:rPr>
          <w:t>https://waalt.uh.edu/index.php/IDXCP40no800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2A1412A7" w14:textId="77777777" w:rsidR="000B2CA7" w:rsidRDefault="000B2CA7" w:rsidP="000B2CA7">
      <w:pPr>
        <w:pStyle w:val="NoSpacing"/>
        <w:jc w:val="both"/>
        <w:rPr>
          <w:rFonts w:cs="Times New Roman"/>
          <w:szCs w:val="24"/>
          <w:lang w:val="en-GB"/>
        </w:rPr>
      </w:pPr>
    </w:p>
    <w:p w14:paraId="5F1C5779" w14:textId="77777777" w:rsidR="000B2CA7" w:rsidRDefault="000B2CA7" w:rsidP="000B2CA7">
      <w:pPr>
        <w:pStyle w:val="NoSpacing"/>
        <w:jc w:val="both"/>
        <w:rPr>
          <w:rFonts w:cs="Times New Roman"/>
          <w:szCs w:val="24"/>
          <w:lang w:val="en-GB"/>
        </w:rPr>
      </w:pPr>
    </w:p>
    <w:p w14:paraId="5D54AFBF" w14:textId="77777777" w:rsidR="000B2CA7" w:rsidRDefault="000B2CA7" w:rsidP="000B2CA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3 January 2024</w:t>
      </w:r>
    </w:p>
    <w:p w14:paraId="5B22CF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88B3E" w14:textId="77777777" w:rsidR="000B2CA7" w:rsidRDefault="000B2CA7" w:rsidP="009139A6">
      <w:r>
        <w:separator/>
      </w:r>
    </w:p>
  </w:endnote>
  <w:endnote w:type="continuationSeparator" w:id="0">
    <w:p w14:paraId="10C72F98" w14:textId="77777777" w:rsidR="000B2CA7" w:rsidRDefault="000B2C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EFF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492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02D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97949" w14:textId="77777777" w:rsidR="000B2CA7" w:rsidRDefault="000B2CA7" w:rsidP="009139A6">
      <w:r>
        <w:separator/>
      </w:r>
    </w:p>
  </w:footnote>
  <w:footnote w:type="continuationSeparator" w:id="0">
    <w:p w14:paraId="7274A40B" w14:textId="77777777" w:rsidR="000B2CA7" w:rsidRDefault="000B2C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930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BC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456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CA7"/>
    <w:rsid w:val="000666E0"/>
    <w:rsid w:val="000B2CA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D992C"/>
  <w15:chartTrackingRefBased/>
  <w15:docId w15:val="{CD226042-E039-4DE7-A9A6-4A69F2CFC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B2C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0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2024-01-07T15:44:00Z</dcterms:created>
  <dcterms:modified xsi:type="dcterms:W3CDTF">2024-01-07T15:46:00Z</dcterms:modified>
</cp:coreProperties>
</file>